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747225" w:rsidP="006B4D49">
      <w:pPr>
        <w:jc w:val="center"/>
        <w:rPr>
          <w:b/>
          <w:bCs/>
          <w:shadow/>
          <w:sz w:val="40"/>
          <w:szCs w:val="40"/>
          <w:rtl/>
        </w:rPr>
      </w:pPr>
      <w:r w:rsidRPr="00747225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787D89" w:rsidP="00F85CE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تسبيح</w:t>
            </w:r>
            <w:r w:rsidR="00F85CE8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سامي شعبان أبو طبيخ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F85CE8" w:rsidP="00787D89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Ta</w:t>
            </w:r>
            <w:r w:rsidR="00787D89">
              <w:rPr>
                <w:rFonts w:cs="Simplified Arabic"/>
                <w:sz w:val="28"/>
                <w:szCs w:val="28"/>
                <w:lang w:eastAsia="en-US"/>
              </w:rPr>
              <w:t>sbeh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 xml:space="preserve"> Sami Shaban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F85CE8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F85CE8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787D89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11/4/2008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F85CE8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F85CE8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F85CE8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حسين أبو طبيخ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F85CE8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F85CE8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حسين أبو طبيخ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F85CE8" w:rsidP="00F85CE8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G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aZa- Al Mushtel 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F85CE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F85CE8">
              <w:rPr>
                <w:rFonts w:cs="Simplified Arabic"/>
                <w:sz w:val="24"/>
                <w:szCs w:val="24"/>
                <w:rtl/>
                <w:lang w:eastAsia="en-US"/>
              </w:rPr>
              <w:t>غزة- المشتل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F85CE8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787D89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787D89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Second </w:t>
            </w:r>
            <w:r w:rsidR="00F85CE8"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787D89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ثاني</w:t>
            </w:r>
            <w:r w:rsidR="00F85CE8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ابتدائي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257" w:rsidRDefault="00D36257">
      <w:r>
        <w:separator/>
      </w:r>
    </w:p>
  </w:endnote>
  <w:endnote w:type="continuationSeparator" w:id="1">
    <w:p w:rsidR="00D36257" w:rsidRDefault="00D36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747225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257" w:rsidRDefault="00D36257">
      <w:r>
        <w:separator/>
      </w:r>
    </w:p>
  </w:footnote>
  <w:footnote w:type="continuationSeparator" w:id="1">
    <w:p w:rsidR="00D36257" w:rsidRDefault="00D36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747225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47225"/>
    <w:rsid w:val="00750DC0"/>
    <w:rsid w:val="00754C50"/>
    <w:rsid w:val="007607F2"/>
    <w:rsid w:val="007619E5"/>
    <w:rsid w:val="00764C92"/>
    <w:rsid w:val="00787D89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159D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36257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85CE8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573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0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3045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25812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3208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81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9348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476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02868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6789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6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2330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8527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93844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77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323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48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84681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76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8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60505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5631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826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89611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5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34317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12830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7649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2016-08-27T10:33:00Z</dcterms:created>
  <dcterms:modified xsi:type="dcterms:W3CDTF">2016-08-27T10:33:00Z</dcterms:modified>
</cp:coreProperties>
</file>